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MATHEW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Buckfast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1424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Edmund Lacy, Bishop of Exeter(q.v.).  </w:t>
      </w:r>
    </w:p>
    <w:p w:rsidR="002C01B4" w:rsidRDefault="002C01B4" w:rsidP="002C01B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(“The Register of Edmund Lacy, Bishop of Exeter 1420-55” vol.4 p.90)</w:t>
      </w: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01B4" w:rsidRDefault="002C01B4" w:rsidP="002C0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2C01B4" w:rsidRDefault="002C01B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C01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1B4" w:rsidRDefault="002C01B4" w:rsidP="00E71FC3">
      <w:pPr>
        <w:spacing w:after="0" w:line="240" w:lineRule="auto"/>
      </w:pPr>
      <w:r>
        <w:separator/>
      </w:r>
    </w:p>
  </w:endnote>
  <w:endnote w:type="continuationSeparator" w:id="0">
    <w:p w:rsidR="002C01B4" w:rsidRDefault="002C01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1B4" w:rsidRDefault="002C01B4" w:rsidP="00E71FC3">
      <w:pPr>
        <w:spacing w:after="0" w:line="240" w:lineRule="auto"/>
      </w:pPr>
      <w:r>
        <w:separator/>
      </w:r>
    </w:p>
  </w:footnote>
  <w:footnote w:type="continuationSeparator" w:id="0">
    <w:p w:rsidR="002C01B4" w:rsidRDefault="002C01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1B4"/>
    <w:rsid w:val="002C01B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A3413"/>
  <w15:chartTrackingRefBased/>
  <w15:docId w15:val="{08FD100F-C907-46D5-B7F0-AFE8FACA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2016-02-27T14:08:00Z</dcterms:created>
  <dcterms:modified xsi:type="dcterms:W3CDTF">2016-02-27T14:11:00Z</dcterms:modified>
</cp:coreProperties>
</file>